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56"/>
      </w:tblGrid>
      <w:tr w:rsidR="002F054A" w:rsidRPr="003B7C5A" w:rsidTr="002B2F28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97A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B2F2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C92CA6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C92CA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92CA6" w:rsidRDefault="00C92CA6" w:rsidP="00C92CA6">
            <w:pPr>
              <w:pStyle w:val="FootnoteText"/>
              <w:ind w:left="-82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2B2F28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92CA6" w:rsidRPr="008A67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92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92CA6" w:rsidRPr="008A67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2B2F28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92CA6" w:rsidRPr="008A67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C92C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5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C92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92C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92CA6" w:rsidRPr="008A67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2B2F28">
        <w:trPr>
          <w:trHeight w:val="3336"/>
        </w:trPr>
        <w:tc>
          <w:tcPr>
            <w:tcW w:w="9668" w:type="dxa"/>
            <w:gridSpan w:val="3"/>
          </w:tcPr>
          <w:p w:rsidR="002F054A" w:rsidRPr="003B7C5A" w:rsidRDefault="002F054A" w:rsidP="002B2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92CA6" w:rsidRPr="00426899" w:rsidRDefault="00C92CA6" w:rsidP="002B2F28">
            <w:pPr>
              <w:pStyle w:val="FootnoteText"/>
              <w:ind w:firstLine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C92CA6" w:rsidRPr="00426899" w:rsidRDefault="00C92CA6" w:rsidP="002B2F28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C92CA6" w:rsidRPr="00426899" w:rsidRDefault="00C92CA6" w:rsidP="002B2F28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C92CA6" w:rsidRPr="00426899" w:rsidRDefault="00C92CA6" w:rsidP="002B2F28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C92CA6" w:rsidRPr="00426899" w:rsidRDefault="00C92CA6" w:rsidP="002B2F28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 w:rsidR="00C2085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C92CA6" w:rsidRPr="00426899" w:rsidRDefault="00C92CA6" w:rsidP="002B2F28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C92CA6" w:rsidRPr="00426899" w:rsidRDefault="00C92CA6" w:rsidP="00D34C69">
            <w:pPr>
              <w:pStyle w:val="ListParagraph"/>
              <w:numPr>
                <w:ilvl w:val="1"/>
                <w:numId w:val="8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C92CA6" w:rsidRPr="00426899" w:rsidRDefault="00C92CA6" w:rsidP="00D34C69">
            <w:pPr>
              <w:pStyle w:val="ListParagraph"/>
              <w:numPr>
                <w:ilvl w:val="1"/>
                <w:numId w:val="8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C92CA6" w:rsidRPr="00426899" w:rsidRDefault="00C92CA6" w:rsidP="00D34C69">
            <w:pPr>
              <w:pStyle w:val="ListParagraph"/>
              <w:numPr>
                <w:ilvl w:val="1"/>
                <w:numId w:val="8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3740C6" w:rsidRPr="00D34C69" w:rsidRDefault="00C92CA6" w:rsidP="00D34C69">
            <w:pPr>
              <w:pStyle w:val="ListParagraph"/>
              <w:numPr>
                <w:ilvl w:val="1"/>
                <w:numId w:val="8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C92CA6" w:rsidRPr="00D34C69" w:rsidRDefault="00D34C69" w:rsidP="00D34C69">
            <w:pPr>
              <w:pStyle w:val="ListParagraph"/>
              <w:tabs>
                <w:tab w:val="left" w:pos="840"/>
              </w:tabs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92CA6" w:rsidRPr="00426899">
              <w:rPr>
                <w:sz w:val="18"/>
                <w:szCs w:val="18"/>
              </w:rPr>
              <w:sym w:font="Wingdings" w:char="F06C"/>
            </w:r>
            <w:r w:rsidR="00C92CA6" w:rsidRPr="00D34C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C92CA6" w:rsidRPr="00D34C6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C92CA6" w:rsidRPr="00D34C69" w:rsidRDefault="00C92CA6" w:rsidP="00D34C69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C92CA6" w:rsidRPr="00D34C69" w:rsidRDefault="00C92CA6" w:rsidP="00D34C69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C92CA6" w:rsidRPr="00D34C69" w:rsidRDefault="00C92CA6" w:rsidP="00D34C69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C92CA6" w:rsidRPr="00D34C69" w:rsidRDefault="00C92CA6" w:rsidP="00D34C69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C92CA6" w:rsidRPr="00D34C69" w:rsidRDefault="00C92CA6" w:rsidP="00D34C69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C92CA6" w:rsidRPr="00D34C69" w:rsidRDefault="00C92CA6" w:rsidP="00D34C69">
            <w:pPr>
              <w:pStyle w:val="ListParagraph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4C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D34C69">
              <w:rPr>
                <w:sz w:val="18"/>
                <w:szCs w:val="18"/>
              </w:rPr>
              <w:sym w:font="Wingdings" w:char="F06C"/>
            </w:r>
            <w:r w:rsidRPr="00D34C6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D34C6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C92CA6" w:rsidRPr="00D34C69" w:rsidRDefault="00C92CA6" w:rsidP="00D34C69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จัดทำ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ข้อกำหนดที่สำคัญของผลผลิต การบริการ และกระบวนการทำงานที่สำคัญ</w:t>
            </w:r>
          </w:p>
          <w:p w:rsidR="00C92CA6" w:rsidRPr="00D34C69" w:rsidRDefault="00C92CA6" w:rsidP="00D34C69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C92CA6" w:rsidRPr="00D34C69" w:rsidRDefault="00C92CA6" w:rsidP="00D34C69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การรายงานผลการปฏิบัติงานตามคู่มือการปฏิบัติงาน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C92CA6" w:rsidRPr="00D34C69" w:rsidRDefault="00C92CA6" w:rsidP="00D34C69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  <w:p w:rsidR="00C92CA6" w:rsidRPr="00D34C69" w:rsidRDefault="00C92CA6" w:rsidP="00D34C69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ทำงาน</w:t>
            </w:r>
          </w:p>
          <w:p w:rsidR="00E379B3" w:rsidRPr="00C92CA6" w:rsidRDefault="00C92CA6" w:rsidP="00D34C69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ขั้นตอน/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วิธีการเตรียมความพร้อม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เพื่อให้การปฏิบัติงานมี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ความต่อเนื่อง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การทำให้คืนสู่สภาพเดิม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ในกรณีเกิด</w:t>
            </w:r>
            <w:r w:rsidRPr="00D34C69">
              <w:rPr>
                <w:rFonts w:ascii="TH SarabunPSK" w:hAnsi="TH SarabunPSK" w:cs="TH SarabunPSK"/>
                <w:sz w:val="30"/>
                <w:szCs w:val="30"/>
                <w:cs/>
              </w:rPr>
              <w:t>ภัยพิบัติหรือภาวะฉุกเฉิน</w:t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</w:t>
            </w:r>
            <w:r w:rsidR="00D34C6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34C69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ไม่สะดุด/หยุดชะงัก</w:t>
            </w:r>
          </w:p>
        </w:tc>
      </w:tr>
      <w:tr w:rsidR="002F054A" w:rsidRPr="003B7C5A" w:rsidTr="002B2F28">
        <w:trPr>
          <w:trHeight w:val="3254"/>
        </w:trPr>
        <w:tc>
          <w:tcPr>
            <w:tcW w:w="966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306A1A">
              <w:trPr>
                <w:trHeight w:val="397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92CA6" w:rsidRPr="003B7C5A" w:rsidTr="00306A1A">
              <w:trPr>
                <w:trHeight w:val="397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C92CA6" w:rsidRPr="003B7C5A" w:rsidTr="00306A1A">
              <w:trPr>
                <w:trHeight w:val="397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C92CA6" w:rsidRPr="003B7C5A" w:rsidTr="00306A1A">
              <w:trPr>
                <w:trHeight w:val="397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C92CA6" w:rsidRPr="003B7C5A" w:rsidTr="00306A1A">
              <w:trPr>
                <w:trHeight w:val="397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C92CA6" w:rsidRPr="003B7C5A" w:rsidTr="00306A1A">
              <w:trPr>
                <w:trHeight w:val="397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2CA6" w:rsidRPr="00F108FD" w:rsidRDefault="00C92CA6" w:rsidP="00C92CA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CA6" w:rsidRPr="00426899" w:rsidRDefault="00C92CA6" w:rsidP="00C92CA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306A1A">
        <w:trPr>
          <w:trHeight w:val="2826"/>
        </w:trPr>
        <w:tc>
          <w:tcPr>
            <w:tcW w:w="96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0"/>
              <w:gridCol w:w="1280"/>
              <w:gridCol w:w="1418"/>
              <w:gridCol w:w="1271"/>
              <w:gridCol w:w="1214"/>
            </w:tblGrid>
            <w:tr w:rsidR="002F054A" w:rsidRPr="003B7C5A" w:rsidTr="00306A1A">
              <w:trPr>
                <w:trHeight w:val="902"/>
                <w:jc w:val="center"/>
              </w:trPr>
              <w:tc>
                <w:tcPr>
                  <w:tcW w:w="407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1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572DB" w:rsidRPr="003B7C5A" w:rsidTr="00306A1A">
              <w:trPr>
                <w:trHeight w:val="1440"/>
                <w:jc w:val="center"/>
              </w:trPr>
              <w:tc>
                <w:tcPr>
                  <w:tcW w:w="4070" w:type="dxa"/>
                </w:tcPr>
                <w:p w:rsidR="003572DB" w:rsidRPr="00426899" w:rsidRDefault="003572DB" w:rsidP="003572D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80" w:type="dxa"/>
                </w:tcPr>
                <w:p w:rsidR="003572DB" w:rsidRPr="002B2F28" w:rsidRDefault="00306A1A" w:rsidP="003572D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3572DB" w:rsidRPr="002B2F2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:rsidR="003572DB" w:rsidRPr="002B2F28" w:rsidRDefault="003572DB" w:rsidP="003572DB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8" w:type="dxa"/>
                </w:tcPr>
                <w:p w:rsidR="003572DB" w:rsidRPr="00775AFF" w:rsidRDefault="006A5729" w:rsidP="003572D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1" w:type="dxa"/>
                </w:tcPr>
                <w:p w:rsidR="003572DB" w:rsidRPr="00775AFF" w:rsidRDefault="006A5729" w:rsidP="003572D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14" w:type="dxa"/>
                </w:tcPr>
                <w:p w:rsidR="003572DB" w:rsidRPr="00775AFF" w:rsidRDefault="006A5729" w:rsidP="003572D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06A1A">
        <w:trPr>
          <w:trHeight w:val="1191"/>
        </w:trPr>
        <w:tc>
          <w:tcPr>
            <w:tcW w:w="966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D34C69" w:rsidP="006A5729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572D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06A1A">
        <w:trPr>
          <w:trHeight w:val="1191"/>
        </w:trPr>
        <w:tc>
          <w:tcPr>
            <w:tcW w:w="9668" w:type="dxa"/>
            <w:gridSpan w:val="3"/>
          </w:tcPr>
          <w:p w:rsidR="00D34C69" w:rsidRDefault="003B7C5A" w:rsidP="00D34C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D34C69" w:rsidRDefault="00D34C69" w:rsidP="00D34C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572D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06A1A">
        <w:trPr>
          <w:trHeight w:val="1191"/>
        </w:trPr>
        <w:tc>
          <w:tcPr>
            <w:tcW w:w="966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D34C6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572D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06A1A">
        <w:trPr>
          <w:trHeight w:val="1191"/>
        </w:trPr>
        <w:tc>
          <w:tcPr>
            <w:tcW w:w="966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34C6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572D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34C69">
      <w:headerReference w:type="default" r:id="rId8"/>
      <w:footerReference w:type="even" r:id="rId9"/>
      <w:pgSz w:w="11906" w:h="16838"/>
      <w:pgMar w:top="1389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75C" w:rsidRDefault="0037675C">
      <w:r>
        <w:separator/>
      </w:r>
    </w:p>
  </w:endnote>
  <w:endnote w:type="continuationSeparator" w:id="0">
    <w:p w:rsidR="0037675C" w:rsidRDefault="0037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75C" w:rsidRDefault="0037675C">
      <w:r>
        <w:separator/>
      </w:r>
    </w:p>
  </w:footnote>
  <w:footnote w:type="continuationSeparator" w:id="0">
    <w:p w:rsidR="0037675C" w:rsidRDefault="00376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52356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353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52356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353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04C7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DF6"/>
    <w:rsid w:val="0012187F"/>
    <w:rsid w:val="00130734"/>
    <w:rsid w:val="00135353"/>
    <w:rsid w:val="00154194"/>
    <w:rsid w:val="0018175B"/>
    <w:rsid w:val="00185E58"/>
    <w:rsid w:val="001A4CD0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2F28"/>
    <w:rsid w:val="002D07A9"/>
    <w:rsid w:val="002D0F9B"/>
    <w:rsid w:val="002D2958"/>
    <w:rsid w:val="002D67F4"/>
    <w:rsid w:val="002D7774"/>
    <w:rsid w:val="002F054A"/>
    <w:rsid w:val="002F0A94"/>
    <w:rsid w:val="00306A1A"/>
    <w:rsid w:val="00335345"/>
    <w:rsid w:val="00335C4D"/>
    <w:rsid w:val="003430B3"/>
    <w:rsid w:val="00344219"/>
    <w:rsid w:val="0034641C"/>
    <w:rsid w:val="00356974"/>
    <w:rsid w:val="003572DB"/>
    <w:rsid w:val="00370876"/>
    <w:rsid w:val="003722D8"/>
    <w:rsid w:val="003740C6"/>
    <w:rsid w:val="0037675C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448C9"/>
    <w:rsid w:val="00680463"/>
    <w:rsid w:val="00682347"/>
    <w:rsid w:val="00690952"/>
    <w:rsid w:val="006A5729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35FAB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7AEC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4B3E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20859"/>
    <w:rsid w:val="00C6134E"/>
    <w:rsid w:val="00C67D71"/>
    <w:rsid w:val="00C92CA6"/>
    <w:rsid w:val="00CE50B1"/>
    <w:rsid w:val="00CF0196"/>
    <w:rsid w:val="00CF3A4A"/>
    <w:rsid w:val="00CF45AF"/>
    <w:rsid w:val="00D134A9"/>
    <w:rsid w:val="00D14C29"/>
    <w:rsid w:val="00D26B5D"/>
    <w:rsid w:val="00D34C69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5F01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3093"/>
    <w:rsid w:val="00F27EE1"/>
    <w:rsid w:val="00F52356"/>
    <w:rsid w:val="00F52E7F"/>
    <w:rsid w:val="00F61EF0"/>
    <w:rsid w:val="00F71D28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C38E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D3727-91BD-47DC-B44A-7ADAD1C1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10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อรสุดา จันชา</cp:lastModifiedBy>
  <cp:revision>8</cp:revision>
  <cp:lastPrinted>2018-04-05T01:06:00Z</cp:lastPrinted>
  <dcterms:created xsi:type="dcterms:W3CDTF">2019-05-16T08:34:00Z</dcterms:created>
  <dcterms:modified xsi:type="dcterms:W3CDTF">2019-09-03T03:20:00Z</dcterms:modified>
</cp:coreProperties>
</file>